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E27" w:rsidRPr="00E77870" w:rsidRDefault="00D91E27" w:rsidP="00D91E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Thomas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LEMYNG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D91E27" w:rsidRDefault="00D91E27" w:rsidP="00D91E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6A0971">
        <w:rPr>
          <w:rFonts w:ascii="Times New Roman" w:hAnsi="Times New Roman" w:cs="Times New Roman"/>
          <w:noProof/>
          <w:sz w:val="24"/>
          <w:szCs w:val="24"/>
        </w:rPr>
        <w:t>Textwriter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E27" w:rsidRDefault="00D91E27" w:rsidP="00D91E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1E27" w:rsidRDefault="00D91E27" w:rsidP="00D91E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1E27" w:rsidRDefault="00D91E27" w:rsidP="00D91E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91E27" w:rsidRDefault="00D91E27" w:rsidP="00D91E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1E27" w:rsidRDefault="00D91E27" w:rsidP="00D91E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1E27" w:rsidRDefault="00D91E27" w:rsidP="00D91E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E27" w:rsidRDefault="00D91E27" w:rsidP="00564E3C">
      <w:pPr>
        <w:spacing w:after="0" w:line="240" w:lineRule="auto"/>
      </w:pPr>
      <w:r>
        <w:separator/>
      </w:r>
    </w:p>
  </w:endnote>
  <w:endnote w:type="continuationSeparator" w:id="0">
    <w:p w:rsidR="00D91E27" w:rsidRDefault="00D91E2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1E27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E27" w:rsidRDefault="00D91E27" w:rsidP="00564E3C">
      <w:pPr>
        <w:spacing w:after="0" w:line="240" w:lineRule="auto"/>
      </w:pPr>
      <w:r>
        <w:separator/>
      </w:r>
    </w:p>
  </w:footnote>
  <w:footnote w:type="continuationSeparator" w:id="0">
    <w:p w:rsidR="00D91E27" w:rsidRDefault="00D91E2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27"/>
    <w:rsid w:val="00372DC6"/>
    <w:rsid w:val="00564E3C"/>
    <w:rsid w:val="0064591D"/>
    <w:rsid w:val="00D91E2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82F574-CADC-4855-AF8E-9B9A8237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2016-01-04T20:35:00Z</dcterms:created>
  <dcterms:modified xsi:type="dcterms:W3CDTF">2016-01-04T20:36:00Z</dcterms:modified>
</cp:coreProperties>
</file>